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AFF73" w14:textId="77777777" w:rsidR="00B95C74" w:rsidRPr="006E2EAE" w:rsidRDefault="00B95C74" w:rsidP="00B95C74">
      <w:pPr>
        <w:pStyle w:val="NoSpacing"/>
      </w:pPr>
      <w:r w:rsidRPr="006E2EAE">
        <w:rPr>
          <w:u w:val="single"/>
        </w:rPr>
        <w:t>Master Roger KYRKEBY</w:t>
      </w:r>
      <w:r w:rsidRPr="006E2EAE">
        <w:t xml:space="preserve">    </w:t>
      </w:r>
      <w:proofErr w:type="gramStart"/>
      <w:r w:rsidRPr="006E2EAE">
        <w:t xml:space="preserve">   (</w:t>
      </w:r>
      <w:proofErr w:type="gramEnd"/>
      <w:r w:rsidRPr="006E2EAE">
        <w:t>d.1438)</w:t>
      </w:r>
    </w:p>
    <w:p w14:paraId="773699D1" w14:textId="77777777" w:rsidR="00B95C74" w:rsidRPr="006E2EAE" w:rsidRDefault="00B95C74" w:rsidP="00B95C74">
      <w:pPr>
        <w:pStyle w:val="NoSpacing"/>
      </w:pPr>
      <w:r w:rsidRPr="006E2EAE">
        <w:t xml:space="preserve">Monk. Later Prior of </w:t>
      </w:r>
      <w:proofErr w:type="spellStart"/>
      <w:proofErr w:type="gramStart"/>
      <w:r w:rsidRPr="006E2EAE">
        <w:t>St.Bees</w:t>
      </w:r>
      <w:proofErr w:type="spellEnd"/>
      <w:proofErr w:type="gramEnd"/>
      <w:r w:rsidRPr="006E2EAE">
        <w:t>.</w:t>
      </w:r>
    </w:p>
    <w:p w14:paraId="04B7EC3A" w14:textId="77777777" w:rsidR="00B95C74" w:rsidRPr="006E2EAE" w:rsidRDefault="00B95C74" w:rsidP="00B95C74">
      <w:pPr>
        <w:pStyle w:val="NoSpacing"/>
      </w:pPr>
    </w:p>
    <w:p w14:paraId="1EEE25F1" w14:textId="77777777" w:rsidR="00B95C74" w:rsidRPr="006E2EAE" w:rsidRDefault="00B95C74" w:rsidP="00B95C74">
      <w:pPr>
        <w:pStyle w:val="NoSpacing"/>
      </w:pPr>
    </w:p>
    <w:p w14:paraId="31326339" w14:textId="77777777" w:rsidR="00B95C74" w:rsidRPr="006E2EAE" w:rsidRDefault="00B95C74" w:rsidP="00B95C74">
      <w:pPr>
        <w:pStyle w:val="NoSpacing"/>
      </w:pPr>
      <w:r w:rsidRPr="006E2EAE">
        <w:t xml:space="preserve">         1417-8</w:t>
      </w:r>
      <w:r w:rsidRPr="006E2EAE">
        <w:tab/>
        <w:t>He was admitted into the Guild of Corpus Christi, York.</w:t>
      </w:r>
    </w:p>
    <w:p w14:paraId="75153EEC" w14:textId="77777777" w:rsidR="00B95C74" w:rsidRPr="006E2EAE" w:rsidRDefault="00B95C74" w:rsidP="00B95C74">
      <w:pPr>
        <w:pStyle w:val="NoSpacing"/>
      </w:pPr>
      <w:r w:rsidRPr="006E2EAE">
        <w:tab/>
      </w:r>
      <w:r w:rsidRPr="006E2EAE">
        <w:tab/>
        <w:t>(“Register of the Guild of Corpus Christi in the City of York” produced</w:t>
      </w:r>
    </w:p>
    <w:p w14:paraId="4B1BCCEF" w14:textId="77777777" w:rsidR="00B95C74" w:rsidRPr="006E2EAE" w:rsidRDefault="00B95C74" w:rsidP="00B95C74">
      <w:pPr>
        <w:pStyle w:val="NoSpacing"/>
        <w:ind w:left="720" w:firstLine="720"/>
      </w:pPr>
      <w:r w:rsidRPr="006E2EAE">
        <w:t xml:space="preserve">for the Surtees Society by James Raine, </w:t>
      </w:r>
      <w:proofErr w:type="spellStart"/>
      <w:proofErr w:type="gramStart"/>
      <w:r w:rsidRPr="006E2EAE">
        <w:t>vol.LVII</w:t>
      </w:r>
      <w:proofErr w:type="spellEnd"/>
      <w:proofErr w:type="gramEnd"/>
      <w:r w:rsidRPr="006E2EAE">
        <w:t>, published 1872, p.19)</w:t>
      </w:r>
    </w:p>
    <w:p w14:paraId="0491C791" w14:textId="77777777" w:rsidR="00B95C74" w:rsidRPr="006E2EAE" w:rsidRDefault="00B95C74" w:rsidP="00B95C74">
      <w:pPr>
        <w:pStyle w:val="NoSpacing"/>
      </w:pPr>
      <w:r w:rsidRPr="006E2EAE">
        <w:t xml:space="preserve">     May1437</w:t>
      </w:r>
      <w:r w:rsidRPr="006E2EAE">
        <w:tab/>
        <w:t xml:space="preserve">Abbot of </w:t>
      </w:r>
      <w:proofErr w:type="spellStart"/>
      <w:proofErr w:type="gramStart"/>
      <w:r w:rsidRPr="006E2EAE">
        <w:t>St.Mary’s</w:t>
      </w:r>
      <w:proofErr w:type="spellEnd"/>
      <w:proofErr w:type="gramEnd"/>
      <w:r w:rsidRPr="006E2EAE">
        <w:t>.    (ibid.)</w:t>
      </w:r>
    </w:p>
    <w:p w14:paraId="67A1B7E0" w14:textId="77777777" w:rsidR="00B95C74" w:rsidRPr="006E2EAE" w:rsidRDefault="00B95C74" w:rsidP="00B95C74">
      <w:pPr>
        <w:pStyle w:val="NoSpacing"/>
      </w:pPr>
    </w:p>
    <w:p w14:paraId="4218010A" w14:textId="77777777" w:rsidR="00B95C74" w:rsidRPr="006E2EAE" w:rsidRDefault="00B95C74" w:rsidP="00B95C74">
      <w:pPr>
        <w:pStyle w:val="NoSpacing"/>
      </w:pPr>
    </w:p>
    <w:p w14:paraId="2DECAF5B" w14:textId="77777777" w:rsidR="00B95C74" w:rsidRPr="006E2EAE" w:rsidRDefault="00B95C74" w:rsidP="00B95C74">
      <w:pPr>
        <w:pStyle w:val="NoSpacing"/>
      </w:pPr>
      <w:r w:rsidRPr="006E2EAE">
        <w:t>4 March 2021</w:t>
      </w:r>
    </w:p>
    <w:p w14:paraId="2D3FF1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8237B" w14:textId="77777777" w:rsidR="00B95C74" w:rsidRDefault="00B95C74" w:rsidP="009139A6">
      <w:r>
        <w:separator/>
      </w:r>
    </w:p>
  </w:endnote>
  <w:endnote w:type="continuationSeparator" w:id="0">
    <w:p w14:paraId="728BFA8E" w14:textId="77777777" w:rsidR="00B95C74" w:rsidRDefault="00B95C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A2F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092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BB9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65C7A" w14:textId="77777777" w:rsidR="00B95C74" w:rsidRDefault="00B95C74" w:rsidP="009139A6">
      <w:r>
        <w:separator/>
      </w:r>
    </w:p>
  </w:footnote>
  <w:footnote w:type="continuationSeparator" w:id="0">
    <w:p w14:paraId="6F236EA3" w14:textId="77777777" w:rsidR="00B95C74" w:rsidRDefault="00B95C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076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62D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443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C7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B6572"/>
    <w:rsid w:val="00A3176C"/>
    <w:rsid w:val="00AE65F8"/>
    <w:rsid w:val="00B95C7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FD07"/>
  <w15:chartTrackingRefBased/>
  <w15:docId w15:val="{AB266B0D-605C-40AB-A8CE-9F52DA88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2024-10-18T20:02:00Z</dcterms:created>
  <dcterms:modified xsi:type="dcterms:W3CDTF">2024-10-18T20:02:00Z</dcterms:modified>
</cp:coreProperties>
</file>